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BCDA7" w14:textId="77777777" w:rsidR="00CF0C71" w:rsidRDefault="00CF0C71" w:rsidP="00CF0C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PLAYSTOWE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0DD4978" w14:textId="77777777" w:rsidR="00CF0C71" w:rsidRDefault="00CF0C71" w:rsidP="00CF0C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North </w:t>
      </w:r>
      <w:proofErr w:type="spellStart"/>
      <w:r>
        <w:rPr>
          <w:rFonts w:ascii="Times New Roman" w:hAnsi="Times New Roman" w:cs="Times New Roman"/>
        </w:rPr>
        <w:t>Mundham</w:t>
      </w:r>
      <w:proofErr w:type="spellEnd"/>
      <w:r>
        <w:rPr>
          <w:rFonts w:ascii="Times New Roman" w:hAnsi="Times New Roman" w:cs="Times New Roman"/>
        </w:rPr>
        <w:t>, Sussex. Chaplain.</w:t>
      </w:r>
    </w:p>
    <w:p w14:paraId="74587D92" w14:textId="77777777" w:rsidR="00CF0C71" w:rsidRDefault="00CF0C71" w:rsidP="00CF0C71">
      <w:pPr>
        <w:rPr>
          <w:rFonts w:ascii="Times New Roman" w:hAnsi="Times New Roman" w:cs="Times New Roman"/>
        </w:rPr>
      </w:pPr>
    </w:p>
    <w:p w14:paraId="01D64959" w14:textId="77777777" w:rsidR="00CF0C71" w:rsidRDefault="00CF0C71" w:rsidP="00CF0C71">
      <w:pPr>
        <w:rPr>
          <w:rFonts w:ascii="Times New Roman" w:hAnsi="Times New Roman" w:cs="Times New Roman"/>
        </w:rPr>
      </w:pPr>
    </w:p>
    <w:p w14:paraId="14C87FD3" w14:textId="77777777" w:rsidR="00CF0C71" w:rsidRDefault="00CF0C71" w:rsidP="00CF0C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Wheteham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6ADC86BC" w14:textId="77777777" w:rsidR="00CF0C71" w:rsidRDefault="00CF0C71" w:rsidP="00CF0C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929DD46" w14:textId="77777777" w:rsidR="00CF0C71" w:rsidRDefault="00CF0C71" w:rsidP="00CF0C71">
      <w:pPr>
        <w:rPr>
          <w:rFonts w:ascii="Times New Roman" w:hAnsi="Times New Roman" w:cs="Times New Roman"/>
        </w:rPr>
      </w:pPr>
    </w:p>
    <w:p w14:paraId="461A8D63" w14:textId="77777777" w:rsidR="00CF0C71" w:rsidRDefault="00CF0C71" w:rsidP="00CF0C71">
      <w:pPr>
        <w:rPr>
          <w:rFonts w:ascii="Times New Roman" w:hAnsi="Times New Roman" w:cs="Times New Roman"/>
        </w:rPr>
      </w:pPr>
    </w:p>
    <w:p w14:paraId="03AEE955" w14:textId="77777777" w:rsidR="00CF0C71" w:rsidRDefault="00CF0C71" w:rsidP="00CF0C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April 2019</w:t>
      </w:r>
    </w:p>
    <w:p w14:paraId="7C333024" w14:textId="77777777" w:rsidR="006B2F86" w:rsidRPr="00CF0C71" w:rsidRDefault="00CF0C71" w:rsidP="00CF0C71">
      <w:bookmarkStart w:id="0" w:name="_GoBack"/>
      <w:bookmarkEnd w:id="0"/>
    </w:p>
    <w:sectPr w:rsidR="006B2F86" w:rsidRPr="00CF0C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42F84" w14:textId="77777777" w:rsidR="00CF0C71" w:rsidRDefault="00CF0C71" w:rsidP="00E71FC3">
      <w:r>
        <w:separator/>
      </w:r>
    </w:p>
  </w:endnote>
  <w:endnote w:type="continuationSeparator" w:id="0">
    <w:p w14:paraId="530C21EF" w14:textId="77777777" w:rsidR="00CF0C71" w:rsidRDefault="00CF0C7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FDA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AD534" w14:textId="77777777" w:rsidR="00CF0C71" w:rsidRDefault="00CF0C71" w:rsidP="00E71FC3">
      <w:r>
        <w:separator/>
      </w:r>
    </w:p>
  </w:footnote>
  <w:footnote w:type="continuationSeparator" w:id="0">
    <w:p w14:paraId="31038042" w14:textId="77777777" w:rsidR="00CF0C71" w:rsidRDefault="00CF0C7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71"/>
    <w:rsid w:val="001A7C09"/>
    <w:rsid w:val="00577BD5"/>
    <w:rsid w:val="00656CBA"/>
    <w:rsid w:val="006A1F77"/>
    <w:rsid w:val="00733BE7"/>
    <w:rsid w:val="00AB52E8"/>
    <w:rsid w:val="00B16D3F"/>
    <w:rsid w:val="00BB41AC"/>
    <w:rsid w:val="00CF0C7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8E313"/>
  <w15:chartTrackingRefBased/>
  <w15:docId w15:val="{52189E99-7C15-4A5C-A40C-A30BBB92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C7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2019-04-20T20:24:00Z</dcterms:created>
  <dcterms:modified xsi:type="dcterms:W3CDTF">2019-04-20T20:25:00Z</dcterms:modified>
</cp:coreProperties>
</file>